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6B608D" w14:textId="655AE8F8" w:rsidR="00637CE3" w:rsidRDefault="00637CE3" w:rsidP="00637CE3">
      <w:pPr>
        <w:pStyle w:val="CH"/>
      </w:pPr>
      <w:bookmarkStart w:id="0" w:name="historyclause"/>
      <w:r w:rsidRPr="00EB22F4">
        <w:t xml:space="preserve">3GPP RAN </w:t>
      </w:r>
      <w:r>
        <w:t>TSG</w:t>
      </w:r>
      <w:r w:rsidRPr="00EB22F4">
        <w:t xml:space="preserve"> Meeting #</w:t>
      </w:r>
      <w:r>
        <w:t>91</w:t>
      </w:r>
      <w:r>
        <w:tab/>
      </w:r>
      <w:r>
        <w:tab/>
      </w:r>
      <w:r w:rsidR="00A923DB" w:rsidRPr="00A923DB">
        <w:t>RP-210636</w:t>
      </w:r>
    </w:p>
    <w:p w14:paraId="3563E4F4" w14:textId="77777777" w:rsidR="00637CE3" w:rsidRPr="00FD166F" w:rsidRDefault="00637CE3" w:rsidP="00637CE3">
      <w:pPr>
        <w:pStyle w:val="CH"/>
        <w:tabs>
          <w:tab w:val="clear" w:pos="7920"/>
        </w:tabs>
        <w:rPr>
          <w:b w:val="0"/>
        </w:rPr>
      </w:pPr>
      <w:r w:rsidRPr="003B4652">
        <w:t xml:space="preserve">Electronic meeting, </w:t>
      </w:r>
      <w:r>
        <w:t>16</w:t>
      </w:r>
      <w:r w:rsidRPr="003B4652">
        <w:t xml:space="preserve"> – </w:t>
      </w:r>
      <w:r>
        <w:t>26</w:t>
      </w:r>
      <w:r w:rsidRPr="003B4652">
        <w:t xml:space="preserve">th </w:t>
      </w:r>
      <w:r>
        <w:t>March</w:t>
      </w:r>
      <w:r w:rsidRPr="003B4652">
        <w:t xml:space="preserve"> 202</w:t>
      </w:r>
      <w:r>
        <w:t>1</w:t>
      </w:r>
      <w:r>
        <w:tab/>
      </w:r>
    </w:p>
    <w:p w14:paraId="5453356A" w14:textId="77777777" w:rsidR="00637CE3" w:rsidRDefault="00637CE3" w:rsidP="00637CE3">
      <w:pPr>
        <w:tabs>
          <w:tab w:val="left" w:pos="2160"/>
        </w:tabs>
        <w:rPr>
          <w:rFonts w:ascii="Arial" w:hAnsi="Arial" w:cs="Arial"/>
          <w:b/>
        </w:rPr>
      </w:pPr>
    </w:p>
    <w:p w14:paraId="1734F602" w14:textId="77777777" w:rsidR="00637CE3" w:rsidRPr="0008103A" w:rsidRDefault="00637CE3" w:rsidP="00637CE3">
      <w:pPr>
        <w:pStyle w:val="CH"/>
        <w:rPr>
          <w:b w:val="0"/>
        </w:rPr>
      </w:pPr>
      <w:r w:rsidRPr="0008103A">
        <w:t>Agenda item:</w:t>
      </w:r>
      <w:r>
        <w:tab/>
        <w:t>9.6.11</w:t>
      </w:r>
    </w:p>
    <w:p w14:paraId="65CE5DAD" w14:textId="77777777" w:rsidR="00637CE3" w:rsidRPr="0008103A" w:rsidRDefault="00637CE3" w:rsidP="00637CE3">
      <w:pPr>
        <w:pStyle w:val="CH"/>
        <w:rPr>
          <w:b w:val="0"/>
        </w:rPr>
      </w:pPr>
      <w:r>
        <w:t>Source:</w:t>
      </w:r>
      <w:r>
        <w:tab/>
        <w:t>Apple Inc.</w:t>
      </w:r>
    </w:p>
    <w:p w14:paraId="38ECA378" w14:textId="3FEB021F" w:rsidR="00637CE3" w:rsidRDefault="00637CE3" w:rsidP="00637CE3">
      <w:pPr>
        <w:pStyle w:val="CH"/>
        <w:ind w:left="2268" w:hanging="2268"/>
      </w:pPr>
      <w:r w:rsidRPr="0008103A">
        <w:t>Title:</w:t>
      </w:r>
      <w:r w:rsidRPr="0008103A">
        <w:tab/>
      </w:r>
      <w:r w:rsidR="0077786A" w:rsidRPr="0077786A">
        <w:t>Testability aspects for the 52.6 GHz to 71 GHz frequency range</w:t>
      </w:r>
    </w:p>
    <w:p w14:paraId="69480277" w14:textId="77777777" w:rsidR="00637CE3" w:rsidRDefault="00637CE3" w:rsidP="00637CE3">
      <w:pPr>
        <w:pStyle w:val="CH"/>
      </w:pPr>
      <w:r>
        <w:t>WI/SI:</w:t>
      </w:r>
      <w:r>
        <w:tab/>
      </w:r>
      <w:r w:rsidRPr="00112D80">
        <w:t>FS_NR_52_to_71GHz</w:t>
      </w:r>
    </w:p>
    <w:p w14:paraId="0A938133" w14:textId="77777777" w:rsidR="00637CE3" w:rsidRDefault="00637CE3" w:rsidP="00637CE3">
      <w:pPr>
        <w:pStyle w:val="CH"/>
        <w:rPr>
          <w:b w:val="0"/>
        </w:rPr>
      </w:pPr>
      <w:r>
        <w:t>Release:</w:t>
      </w:r>
      <w:r>
        <w:tab/>
      </w:r>
      <w:r w:rsidRPr="00112D80">
        <w:t>Rel-17</w:t>
      </w:r>
    </w:p>
    <w:p w14:paraId="57D03F91" w14:textId="77777777" w:rsidR="00637CE3" w:rsidRDefault="00637CE3" w:rsidP="00637CE3">
      <w:pPr>
        <w:pStyle w:val="CH"/>
      </w:pPr>
      <w:r>
        <w:t>Document for:</w:t>
      </w:r>
      <w:r>
        <w:tab/>
        <w:t>Discussion &amp; Decision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2306E7C2" w14:textId="117E62B4" w:rsidR="0038532B" w:rsidRDefault="00A82E4D" w:rsidP="00B65CD6">
      <w:r>
        <w:t>With the s</w:t>
      </w:r>
      <w:r w:rsidRPr="0019509D">
        <w:t>tudy on supporting NR from 52.6GHz to 71 GHz</w:t>
      </w:r>
      <w:r w:rsidR="00644D15">
        <w:t xml:space="preserve"> </w:t>
      </w:r>
      <w:r>
        <w:fldChar w:fldCharType="begin"/>
      </w:r>
      <w:r>
        <w:instrText xml:space="preserve"> REF _Ref61578104 \r \h </w:instrText>
      </w:r>
      <w:r>
        <w:fldChar w:fldCharType="separate"/>
      </w:r>
      <w:r w:rsidR="00EC34C0">
        <w:t>[1]</w:t>
      </w:r>
      <w:r>
        <w:fldChar w:fldCharType="end"/>
      </w:r>
      <w:r>
        <w:t xml:space="preserve"> nearing its conclusion, and a new work item on e</w:t>
      </w:r>
      <w:r w:rsidRPr="00E135FC">
        <w:t>xtending current NR operation to 71 GHz</w:t>
      </w:r>
      <w:r>
        <w:t xml:space="preserve"> </w:t>
      </w:r>
      <w:r>
        <w:fldChar w:fldCharType="begin"/>
      </w:r>
      <w:r>
        <w:instrText xml:space="preserve"> REF _Ref61578136 \r \h </w:instrText>
      </w:r>
      <w:r>
        <w:fldChar w:fldCharType="separate"/>
      </w:r>
      <w:r w:rsidR="00EC34C0">
        <w:t>[2]</w:t>
      </w:r>
      <w:r>
        <w:fldChar w:fldCharType="end"/>
      </w:r>
      <w:r>
        <w:t xml:space="preserve"> beginning in RAN1 this quarter (and in RAN4 next quarter), a discussion of how to handle testability topics in this frequency range </w:t>
      </w:r>
      <w:r w:rsidR="00A53039">
        <w:t>is well motivated.</w:t>
      </w:r>
    </w:p>
    <w:p w14:paraId="4FEC8482" w14:textId="3FA43FA0" w:rsidR="00A53039" w:rsidRDefault="00A53039" w:rsidP="00B65CD6"/>
    <w:p w14:paraId="1B29B325" w14:textId="07CDE0A1" w:rsidR="00A53039" w:rsidRDefault="00A53039" w:rsidP="00B65CD6">
      <w:r>
        <w:t xml:space="preserve">RAN #90 addressed this topic in an email discussion with the following outcome </w:t>
      </w:r>
      <w:r>
        <w:fldChar w:fldCharType="begin"/>
      </w:r>
      <w:r>
        <w:instrText xml:space="preserve"> REF _Ref61578260 \r \h </w:instrText>
      </w:r>
      <w:r>
        <w:fldChar w:fldCharType="separate"/>
      </w:r>
      <w:r w:rsidR="00EC34C0">
        <w:t>[3]</w:t>
      </w:r>
      <w:r>
        <w:fldChar w:fldCharType="end"/>
      </w:r>
      <w:r>
        <w:t>:</w:t>
      </w:r>
    </w:p>
    <w:p w14:paraId="7DC42AA8" w14:textId="789490E4" w:rsidR="00617EE1" w:rsidRDefault="00617EE1" w:rsidP="00B65CD6"/>
    <w:tbl>
      <w:tblPr>
        <w:tblStyle w:val="TableGrid"/>
        <w:tblW w:w="0" w:type="auto"/>
        <w:tblLook w:val="04A0" w:firstRow="1" w:lastRow="0" w:firstColumn="1" w:lastColumn="0" w:noHBand="0" w:noVBand="1"/>
      </w:tblPr>
      <w:tblGrid>
        <w:gridCol w:w="9631"/>
      </w:tblGrid>
      <w:tr w:rsidR="00461071" w14:paraId="7EB225D4" w14:textId="77777777" w:rsidTr="00461071">
        <w:tc>
          <w:tcPr>
            <w:tcW w:w="9631" w:type="dxa"/>
          </w:tcPr>
          <w:p w14:paraId="3DCBA259" w14:textId="77777777" w:rsidR="00A53039" w:rsidRPr="003A2C1D" w:rsidRDefault="00A53039" w:rsidP="00A53039">
            <w:pPr>
              <w:pStyle w:val="ListParagraph"/>
              <w:ind w:left="284"/>
              <w:rPr>
                <w:b/>
                <w:bCs/>
              </w:rPr>
            </w:pPr>
            <w:r w:rsidRPr="003A2C1D">
              <w:rPr>
                <w:b/>
                <w:bCs/>
              </w:rPr>
              <w:t xml:space="preserve">Proposal #1: Agree to study and define NR 52.6-71GHz UE OTA test methods in Rel-17 </w:t>
            </w:r>
          </w:p>
          <w:p w14:paraId="482012A3" w14:textId="77777777" w:rsidR="00A53039" w:rsidRPr="003A2C1D" w:rsidRDefault="00A53039" w:rsidP="00A53039">
            <w:pPr>
              <w:pStyle w:val="ListParagraph"/>
              <w:numPr>
                <w:ilvl w:val="1"/>
                <w:numId w:val="11"/>
              </w:numPr>
              <w:overflowPunct w:val="0"/>
              <w:autoSpaceDE w:val="0"/>
              <w:autoSpaceDN w:val="0"/>
              <w:ind w:left="998" w:hanging="357"/>
              <w:rPr>
                <w:rFonts w:cs="Calibri"/>
              </w:rPr>
            </w:pPr>
            <w:r w:rsidRPr="003A2C1D">
              <w:t>Further discus how to handle NR 52.6-71GHz UE OTA test methods objectives in RAN #91e:</w:t>
            </w:r>
          </w:p>
          <w:p w14:paraId="1177DD0C" w14:textId="77777777" w:rsidR="00A53039" w:rsidRPr="003A2C1D" w:rsidRDefault="00A53039" w:rsidP="00A53039">
            <w:pPr>
              <w:pStyle w:val="ListParagraph"/>
              <w:numPr>
                <w:ilvl w:val="2"/>
                <w:numId w:val="11"/>
              </w:numPr>
              <w:overflowPunct w:val="0"/>
              <w:autoSpaceDE w:val="0"/>
              <w:autoSpaceDN w:val="0"/>
              <w:ind w:left="1724"/>
            </w:pPr>
            <w:r w:rsidRPr="003A2C1D">
              <w:t xml:space="preserve">Option 1: Include NR 52.6-71GHz UE OTA test methods objectives in the scope of Rel-17 NR FR2 Test Methods Enhancements SI (FS_FR2_enhTestMethods) </w:t>
            </w:r>
          </w:p>
          <w:p w14:paraId="3E67C311" w14:textId="77777777" w:rsidR="00A53039" w:rsidRPr="003A2C1D" w:rsidRDefault="00A53039" w:rsidP="00A53039">
            <w:pPr>
              <w:pStyle w:val="ListParagraph"/>
              <w:numPr>
                <w:ilvl w:val="2"/>
                <w:numId w:val="11"/>
              </w:numPr>
              <w:overflowPunct w:val="0"/>
              <w:autoSpaceDE w:val="0"/>
              <w:autoSpaceDN w:val="0"/>
              <w:ind w:left="1724"/>
            </w:pPr>
            <w:r w:rsidRPr="003A2C1D">
              <w:t>Option 2: Include NR 52.6-71GHz UE OTA test methods objectives in the scope of a new “umbrella” SI on OTA topics (if such new item is approved)</w:t>
            </w:r>
          </w:p>
          <w:p w14:paraId="2DB33560" w14:textId="77777777" w:rsidR="00A53039" w:rsidRPr="003A2C1D" w:rsidRDefault="00A53039" w:rsidP="00A53039">
            <w:pPr>
              <w:pStyle w:val="ListParagraph"/>
              <w:numPr>
                <w:ilvl w:val="2"/>
                <w:numId w:val="11"/>
              </w:numPr>
              <w:overflowPunct w:val="0"/>
              <w:autoSpaceDE w:val="0"/>
              <w:autoSpaceDN w:val="0"/>
              <w:ind w:left="1724"/>
            </w:pPr>
            <w:r w:rsidRPr="003A2C1D">
              <w:t xml:space="preserve">Option 3: Include NR 52.6-71GHz UE OTA test methods objectives in the scope of Rel-17 NR 52.6-71GHz WI </w:t>
            </w:r>
          </w:p>
          <w:p w14:paraId="4F136151" w14:textId="77777777" w:rsidR="00A53039" w:rsidRPr="003A2C1D" w:rsidRDefault="00A53039" w:rsidP="00A53039">
            <w:pPr>
              <w:pStyle w:val="ListParagraph"/>
              <w:numPr>
                <w:ilvl w:val="2"/>
                <w:numId w:val="11"/>
              </w:numPr>
              <w:overflowPunct w:val="0"/>
              <w:autoSpaceDE w:val="0"/>
              <w:autoSpaceDN w:val="0"/>
              <w:ind w:left="1724"/>
            </w:pPr>
            <w:r w:rsidRPr="003A2C1D">
              <w:t>Option 4: RAN4 define the core requirements for 52.6-71GHz and leave the test related issues to RAN5 WI, co-ordination between RAN4 and RAN5 can be triggered by LS if needed</w:t>
            </w:r>
          </w:p>
          <w:p w14:paraId="3589382B" w14:textId="77777777" w:rsidR="00A53039" w:rsidRPr="003A2C1D" w:rsidRDefault="00A53039" w:rsidP="00A53039">
            <w:pPr>
              <w:pStyle w:val="ListParagraph"/>
              <w:numPr>
                <w:ilvl w:val="2"/>
                <w:numId w:val="11"/>
              </w:numPr>
              <w:overflowPunct w:val="0"/>
              <w:autoSpaceDE w:val="0"/>
              <w:autoSpaceDN w:val="0"/>
              <w:ind w:left="1724"/>
            </w:pPr>
            <w:r w:rsidRPr="003A2C1D">
              <w:t>Other options are not precluded</w:t>
            </w:r>
          </w:p>
          <w:p w14:paraId="6C3C97FE" w14:textId="77777777" w:rsidR="00A53039" w:rsidRPr="003A2C1D" w:rsidRDefault="00A53039" w:rsidP="00A53039">
            <w:pPr>
              <w:pStyle w:val="ListParagraph"/>
              <w:numPr>
                <w:ilvl w:val="1"/>
                <w:numId w:val="11"/>
              </w:numPr>
              <w:overflowPunct w:val="0"/>
              <w:autoSpaceDE w:val="0"/>
              <w:autoSpaceDN w:val="0"/>
              <w:ind w:left="998" w:hanging="357"/>
            </w:pPr>
            <w:r w:rsidRPr="003A2C1D">
              <w:t xml:space="preserve">Further discuss the timelines of the work </w:t>
            </w:r>
          </w:p>
          <w:p w14:paraId="6B9FEB53" w14:textId="77777777" w:rsidR="00A53039" w:rsidRPr="003A2C1D" w:rsidRDefault="00A53039" w:rsidP="00A53039">
            <w:pPr>
              <w:pStyle w:val="ListParagraph"/>
              <w:numPr>
                <w:ilvl w:val="2"/>
                <w:numId w:val="11"/>
              </w:numPr>
              <w:overflowPunct w:val="0"/>
              <w:autoSpaceDE w:val="0"/>
              <w:autoSpaceDN w:val="0"/>
              <w:ind w:left="1724"/>
            </w:pPr>
            <w:r w:rsidRPr="003A2C1D">
              <w:t>Option A: Wait until the NR 52.6-71 GHz RF Core requirements framework is stable</w:t>
            </w:r>
          </w:p>
          <w:p w14:paraId="7113B953" w14:textId="77777777" w:rsidR="00A53039" w:rsidRPr="003A2C1D" w:rsidRDefault="00A53039" w:rsidP="00A53039">
            <w:pPr>
              <w:pStyle w:val="ListParagraph"/>
              <w:numPr>
                <w:ilvl w:val="2"/>
                <w:numId w:val="11"/>
              </w:numPr>
              <w:overflowPunct w:val="0"/>
              <w:autoSpaceDE w:val="0"/>
              <w:autoSpaceDN w:val="0"/>
              <w:ind w:left="1724"/>
            </w:pPr>
            <w:r w:rsidRPr="003A2C1D">
              <w:t>Option B: Start work in parallel with NR 52.6-71 GHz RF Core requirements definition</w:t>
            </w:r>
          </w:p>
          <w:p w14:paraId="1CB98DD4" w14:textId="77777777" w:rsidR="00A53039" w:rsidRPr="003A2C1D" w:rsidRDefault="00A53039" w:rsidP="00A53039">
            <w:pPr>
              <w:pStyle w:val="ListParagraph"/>
              <w:numPr>
                <w:ilvl w:val="2"/>
                <w:numId w:val="11"/>
              </w:numPr>
              <w:overflowPunct w:val="0"/>
              <w:autoSpaceDE w:val="0"/>
              <w:autoSpaceDN w:val="0"/>
              <w:ind w:left="1724"/>
            </w:pPr>
            <w:r w:rsidRPr="003A2C1D">
              <w:t>Other options are not precluded</w:t>
            </w:r>
          </w:p>
          <w:p w14:paraId="1582CE6B" w14:textId="77777777" w:rsidR="00A53039" w:rsidRPr="003A2C1D" w:rsidRDefault="00A53039" w:rsidP="00A53039">
            <w:pPr>
              <w:pStyle w:val="ListParagraph"/>
              <w:numPr>
                <w:ilvl w:val="1"/>
                <w:numId w:val="11"/>
              </w:numPr>
              <w:overflowPunct w:val="0"/>
              <w:autoSpaceDE w:val="0"/>
              <w:autoSpaceDN w:val="0"/>
              <w:ind w:left="998" w:hanging="357"/>
            </w:pPr>
            <w:r w:rsidRPr="003A2C1D">
              <w:t>Objectives</w:t>
            </w:r>
          </w:p>
          <w:p w14:paraId="56358E86" w14:textId="77777777" w:rsidR="00A53039" w:rsidRPr="003A2C1D" w:rsidRDefault="00A53039" w:rsidP="00A53039">
            <w:pPr>
              <w:pStyle w:val="ListParagraph"/>
              <w:numPr>
                <w:ilvl w:val="2"/>
                <w:numId w:val="11"/>
              </w:numPr>
              <w:overflowPunct w:val="0"/>
              <w:autoSpaceDE w:val="0"/>
              <w:autoSpaceDN w:val="0"/>
              <w:ind w:left="1724"/>
            </w:pPr>
            <w:r w:rsidRPr="003A2C1D">
              <w:t xml:space="preserve">At least identify the applicability of the existing FR2 OTA test methods </w:t>
            </w:r>
            <w:r w:rsidRPr="003A2C1D">
              <w:rPr>
                <w:strike/>
              </w:rPr>
              <w:t>in</w:t>
            </w:r>
            <w:r w:rsidRPr="003A2C1D">
              <w:t xml:space="preserve"> to 52.6-71GHz frequency range</w:t>
            </w:r>
          </w:p>
          <w:p w14:paraId="08501155" w14:textId="32A42A47" w:rsidR="00A53039" w:rsidRPr="00A53039" w:rsidRDefault="00A53039" w:rsidP="00A53039">
            <w:pPr>
              <w:pStyle w:val="ListParagraph"/>
              <w:numPr>
                <w:ilvl w:val="2"/>
                <w:numId w:val="11"/>
              </w:numPr>
              <w:overflowPunct w:val="0"/>
              <w:autoSpaceDE w:val="0"/>
              <w:autoSpaceDN w:val="0"/>
              <w:ind w:left="1724"/>
            </w:pPr>
            <w:r w:rsidRPr="003A2C1D">
              <w:t>Further discuss and refine detailed objectives of the studies before RAN #91e.</w:t>
            </w:r>
          </w:p>
          <w:p w14:paraId="02B5A500" w14:textId="77777777" w:rsidR="00A53039" w:rsidRPr="003A2C1D" w:rsidRDefault="00A53039" w:rsidP="00A53039">
            <w:pPr>
              <w:spacing w:after="120"/>
              <w:ind w:left="360"/>
              <w:rPr>
                <w:b/>
                <w:bCs/>
                <w:lang w:eastAsia="zh-CN"/>
              </w:rPr>
            </w:pPr>
            <w:r w:rsidRPr="003A2C1D">
              <w:rPr>
                <w:b/>
                <w:bCs/>
                <w:lang w:eastAsia="zh-CN"/>
              </w:rPr>
              <w:t xml:space="preserve">Proposal #2: Study and define NR 52.6-71GHz BS OTA test methods in Rel-17 </w:t>
            </w:r>
          </w:p>
          <w:p w14:paraId="0D87B08B" w14:textId="77777777" w:rsidR="00A53039" w:rsidRPr="00D17E81" w:rsidRDefault="00A53039" w:rsidP="00A53039">
            <w:pPr>
              <w:pStyle w:val="ListParagraph"/>
              <w:numPr>
                <w:ilvl w:val="1"/>
                <w:numId w:val="11"/>
              </w:numPr>
              <w:overflowPunct w:val="0"/>
              <w:autoSpaceDE w:val="0"/>
              <w:autoSpaceDN w:val="0"/>
              <w:ind w:left="998" w:hanging="357"/>
            </w:pPr>
            <w:r w:rsidRPr="00D17E81">
              <w:t>The work will be done the scope of Rel-17 NR 52.6 – 71 GHz WI as a part of RAN4 BS conformance requirements objective</w:t>
            </w:r>
          </w:p>
          <w:p w14:paraId="0860A54D" w14:textId="2FEE5FB5" w:rsidR="00461071" w:rsidRDefault="00A53039" w:rsidP="00814224">
            <w:pPr>
              <w:pStyle w:val="ListParagraph"/>
              <w:numPr>
                <w:ilvl w:val="1"/>
                <w:numId w:val="11"/>
              </w:numPr>
              <w:overflowPunct w:val="0"/>
              <w:autoSpaceDE w:val="0"/>
              <w:autoSpaceDN w:val="0"/>
              <w:ind w:left="998" w:hanging="357"/>
            </w:pPr>
            <w:r w:rsidRPr="003A2C1D">
              <w:t xml:space="preserve">The work can progress during the Rel-17 Performance </w:t>
            </w:r>
            <w:r w:rsidRPr="00D17E81">
              <w:t>stage</w:t>
            </w:r>
          </w:p>
        </w:tc>
      </w:tr>
    </w:tbl>
    <w:p w14:paraId="76877F73" w14:textId="47314C19" w:rsidR="00461071" w:rsidRDefault="00461071" w:rsidP="00B65CD6"/>
    <w:p w14:paraId="05CC6F0A" w14:textId="3D4E6E9C" w:rsidR="005E69AE" w:rsidRDefault="00C11577" w:rsidP="0062595A">
      <w:r>
        <w:t xml:space="preserve">This contribution </w:t>
      </w:r>
      <w:r w:rsidR="00A53039">
        <w:t>provides our views on this topic and proposes that RAN4 adopt a recommendation to RAN on how to handle the 60 GHz testability topic</w:t>
      </w:r>
      <w:r w:rsidR="008339AE">
        <w:t xml:space="preserve"> in the RAN4 work plan</w:t>
      </w:r>
      <w:r w:rsidR="00A53039">
        <w:t>.</w:t>
      </w:r>
    </w:p>
    <w:p w14:paraId="5794D991" w14:textId="005E16EA" w:rsidR="00617EE1" w:rsidRPr="003E244D" w:rsidRDefault="00617EE1" w:rsidP="00617EE1">
      <w:pPr>
        <w:pStyle w:val="Heading1"/>
        <w:rPr>
          <w:lang w:val="en-US"/>
        </w:rPr>
      </w:pPr>
      <w:r>
        <w:rPr>
          <w:lang w:val="en-US"/>
        </w:rPr>
        <w:t>2</w:t>
      </w:r>
      <w:r w:rsidRPr="003E244D">
        <w:rPr>
          <w:lang w:val="en-US"/>
        </w:rPr>
        <w:tab/>
      </w:r>
      <w:r>
        <w:rPr>
          <w:lang w:val="en-US"/>
        </w:rPr>
        <w:t>Discussion</w:t>
      </w:r>
      <w:r w:rsidRPr="003E244D">
        <w:rPr>
          <w:lang w:val="en-US"/>
        </w:rPr>
        <w:t xml:space="preserve"> </w:t>
      </w:r>
    </w:p>
    <w:p w14:paraId="27FD54AA" w14:textId="74E2F134" w:rsidR="00E20C1E" w:rsidRDefault="0077411B" w:rsidP="0062595A">
      <w:r>
        <w:t xml:space="preserve">We </w:t>
      </w:r>
      <w:r w:rsidR="00290AB2">
        <w:t>first consider several technical aspects related to 60 GHz testability.  As the regulatory requirements and band plan for NR operation in the 52.6 – 71 GHz frequency range become clearer, the associated initial agreements on RF core requirements are necessary to define the scope of the related testability effort.  In-band and out-of-band frequency ranges, minimum emission levels, and maximum EIRP limits define the envelope of test system emission characterization capabilities.</w:t>
      </w:r>
    </w:p>
    <w:p w14:paraId="0C0A5B31" w14:textId="04591E2D" w:rsidR="00290AB2" w:rsidRDefault="00290AB2" w:rsidP="0062595A"/>
    <w:p w14:paraId="69E760BD" w14:textId="758E51C9" w:rsidR="00290AB2" w:rsidRDefault="00290AB2" w:rsidP="0062595A">
      <w:r>
        <w:lastRenderedPageBreak/>
        <w:t>Preliminary agreements on RF performance, such as the structure of maximum output power requirements (e.g. whether the spherical coverage requriement is defined or not), range of a potential requirement on minimum EIRP, etc. define test system RF performance verification capabilities.</w:t>
      </w:r>
    </w:p>
    <w:p w14:paraId="6FE4791D" w14:textId="2B07395C" w:rsidR="00290AB2" w:rsidRDefault="00290AB2" w:rsidP="0062595A"/>
    <w:p w14:paraId="4F304095" w14:textId="57BFD986" w:rsidR="00290AB2" w:rsidRDefault="00290AB2" w:rsidP="0062595A">
      <w:r>
        <w:t>Agreements on other RF features, such as CA architecture, can have significant impact on test system definition and complexity.  Whether CA is definined within the 52.6 – 71 GHz frequency range and/or between FR2 and the 52.6 – 71 GHz range can have significant impact on the test system architecture.</w:t>
      </w:r>
    </w:p>
    <w:p w14:paraId="3BEA478B" w14:textId="7608CCCF" w:rsidR="009C5D29" w:rsidRDefault="009C5D29" w:rsidP="0062595A"/>
    <w:p w14:paraId="78B48E14" w14:textId="4DE1E169" w:rsidR="00290AB2" w:rsidRDefault="00290AB2" w:rsidP="00290AB2">
      <w:pPr>
        <w:pStyle w:val="Observation"/>
      </w:pPr>
      <w:bookmarkStart w:id="1" w:name="_Toc61583395"/>
      <w:bookmarkStart w:id="2" w:name="_Toc66425306"/>
      <w:bookmarkStart w:id="3" w:name="_Toc66425629"/>
      <w:bookmarkStart w:id="4" w:name="_Toc66657789"/>
      <w:r>
        <w:t>Observation 1:</w:t>
      </w:r>
      <w:r>
        <w:tab/>
        <w:t xml:space="preserve">Preliminary RF core agreements on regulatory, RF performance, and CA </w:t>
      </w:r>
      <w:r w:rsidR="00B6047F">
        <w:t>aspects related to NR operation in the 52.6 – 71 GHz frequency range are needed in order to define the scope of test methodology development for this frequency range.</w:t>
      </w:r>
      <w:bookmarkEnd w:id="1"/>
      <w:bookmarkEnd w:id="2"/>
      <w:bookmarkEnd w:id="3"/>
      <w:bookmarkEnd w:id="4"/>
    </w:p>
    <w:p w14:paraId="4AA606F4" w14:textId="77777777" w:rsidR="00290AB2" w:rsidRDefault="00290AB2" w:rsidP="0062595A"/>
    <w:p w14:paraId="0C501929" w14:textId="2FDD85E7" w:rsidR="000A1EE4" w:rsidRDefault="00892B5B" w:rsidP="0062595A">
      <w:r>
        <w:t xml:space="preserve">Returning to the topic of emission requirements, we can anticipate that test systems tasked with characterizing unwanted emissions from devices operating in the 52.6 – 71 GHz frequency range </w:t>
      </w:r>
      <w:r w:rsidR="00F0075D">
        <w:t xml:space="preserve">can face similar challenges </w:t>
      </w:r>
      <w:r w:rsidR="00013AB3">
        <w:t>to</w:t>
      </w:r>
      <w:r w:rsidR="00F0075D">
        <w:t xml:space="preserve"> the high DL power / low UL power test case objective in the currently ongoing study on enhanced test methods for FR2 </w:t>
      </w:r>
      <w:r w:rsidR="00F0075D">
        <w:fldChar w:fldCharType="begin"/>
      </w:r>
      <w:r w:rsidR="00F0075D">
        <w:instrText xml:space="preserve"> REF _Ref61570235 \r \h </w:instrText>
      </w:r>
      <w:r w:rsidR="00F0075D">
        <w:fldChar w:fldCharType="separate"/>
      </w:r>
      <w:r w:rsidR="00EC34C0">
        <w:t>[4]</w:t>
      </w:r>
      <w:r w:rsidR="00F0075D">
        <w:fldChar w:fldCharType="end"/>
      </w:r>
      <w:r w:rsidR="00F0075D">
        <w:t>.</w:t>
      </w:r>
      <w:r w:rsidR="00196140">
        <w:t xml:space="preserve">  Topics such as beam peak search procedures, far-field vs. near-field test method applicability, and feasibility of manufacturer declarations are anticipated to be as relevant to the 60 GHz testability discussion as they are in FR2.</w:t>
      </w:r>
    </w:p>
    <w:p w14:paraId="339E776F" w14:textId="77777777" w:rsidR="00892B5B" w:rsidRDefault="00892B5B" w:rsidP="0062595A"/>
    <w:p w14:paraId="5AD364C0" w14:textId="266B5967" w:rsidR="000A1EE4" w:rsidRDefault="00196140" w:rsidP="0062595A">
      <w:r>
        <w:t>In addition, we anticipate work is needed on quality of quiet zone, calibration procedures, CA aspects, polarization mismatch, and preliminary uncertainty assessment to enable test methodologies in this new frequency range.</w:t>
      </w:r>
      <w:r w:rsidR="004D7702">
        <w:t xml:space="preserve">  </w:t>
      </w:r>
      <w:r w:rsidR="000E14DC">
        <w:t xml:space="preserve">Effort in RAN4 to make progress on these topics as enhancements to FR2 test methodologies is currently ongoing </w:t>
      </w:r>
      <w:r w:rsidR="000E14DC">
        <w:fldChar w:fldCharType="begin"/>
      </w:r>
      <w:r w:rsidR="000E14DC">
        <w:instrText xml:space="preserve"> REF _Ref61570235 \r \h </w:instrText>
      </w:r>
      <w:r w:rsidR="000E14DC">
        <w:fldChar w:fldCharType="separate"/>
      </w:r>
      <w:r w:rsidR="00EC34C0">
        <w:t>[4]</w:t>
      </w:r>
      <w:r w:rsidR="000E14DC">
        <w:fldChar w:fldCharType="end"/>
      </w:r>
      <w:r w:rsidR="004F08E6">
        <w:t xml:space="preserve">.  Based on the progress made during the RAN4 #98e meeting, the outcome of the discussions related to methodology enhancement and improvement over existing methods on high DL power / low UL power objective has been captured in TR38.884 </w:t>
      </w:r>
      <w:r w:rsidR="004F08E6">
        <w:fldChar w:fldCharType="begin"/>
      </w:r>
      <w:r w:rsidR="004F08E6">
        <w:instrText xml:space="preserve"> REF _Ref66425595 \r \h </w:instrText>
      </w:r>
      <w:r w:rsidR="004F08E6">
        <w:fldChar w:fldCharType="separate"/>
      </w:r>
      <w:r w:rsidR="00EC34C0">
        <w:t>[5]</w:t>
      </w:r>
      <w:r w:rsidR="004F08E6">
        <w:fldChar w:fldCharType="end"/>
      </w:r>
      <w:r w:rsidR="004F08E6">
        <w:t>.</w:t>
      </w:r>
    </w:p>
    <w:p w14:paraId="5FA88B85" w14:textId="77777777" w:rsidR="00104B30" w:rsidRDefault="00104B30" w:rsidP="0062595A"/>
    <w:p w14:paraId="712A828A" w14:textId="450484DC" w:rsidR="009C5D29" w:rsidRDefault="00196140" w:rsidP="0062595A">
      <w:r>
        <w:t>Considering the RRM and demodulation test methodology, we antici</w:t>
      </w:r>
      <w:r w:rsidR="000E14DC">
        <w:t>pa</w:t>
      </w:r>
      <w:r>
        <w:t>te that work on t</w:t>
      </w:r>
      <w:r w:rsidR="000A1EE4">
        <w:t>estable SNR range extension to the new frequency range for RRM and demodulation permitted test methods</w:t>
      </w:r>
      <w:r>
        <w:t xml:space="preserve"> is also needed.</w:t>
      </w:r>
    </w:p>
    <w:p w14:paraId="2F5D29A5" w14:textId="77777777" w:rsidR="00FB4094" w:rsidRDefault="00FB4094" w:rsidP="0062595A"/>
    <w:p w14:paraId="677E022F" w14:textId="64517C8B" w:rsidR="00FB4094" w:rsidRDefault="00FB4094" w:rsidP="00FB4094">
      <w:pPr>
        <w:pStyle w:val="Observation"/>
      </w:pPr>
      <w:bookmarkStart w:id="5" w:name="_Toc61531897"/>
      <w:bookmarkStart w:id="6" w:name="_Toc61532459"/>
      <w:bookmarkStart w:id="7" w:name="_Toc61532470"/>
      <w:bookmarkStart w:id="8" w:name="_Toc61532736"/>
      <w:bookmarkStart w:id="9" w:name="_Toc61569706"/>
      <w:bookmarkStart w:id="10" w:name="_Toc61569764"/>
      <w:bookmarkStart w:id="11" w:name="_Toc61578060"/>
      <w:bookmarkStart w:id="12" w:name="_Toc61583396"/>
      <w:bookmarkStart w:id="13" w:name="_Toc66425307"/>
      <w:bookmarkStart w:id="14" w:name="_Toc66425630"/>
      <w:bookmarkStart w:id="15" w:name="_Toc66657790"/>
      <w:r>
        <w:t xml:space="preserve">Observation </w:t>
      </w:r>
      <w:r w:rsidR="00196140">
        <w:t>2</w:t>
      </w:r>
      <w:r>
        <w:t>:</w:t>
      </w:r>
      <w:r>
        <w:tab/>
      </w:r>
      <w:bookmarkEnd w:id="5"/>
      <w:bookmarkEnd w:id="6"/>
      <w:bookmarkEnd w:id="7"/>
      <w:bookmarkEnd w:id="8"/>
      <w:bookmarkEnd w:id="9"/>
      <w:bookmarkEnd w:id="10"/>
      <w:bookmarkEnd w:id="11"/>
      <w:r w:rsidR="00A47651">
        <w:t>The task of defining the test methodology for the 52.6 – 71 GHz frequency range can leverage existing RAN4 experience with FR2 test methodology extension from 43.5 to 48.2 GHz as well as enhancements related to low PSD test cases, polarization mismatch, and CA aspects.</w:t>
      </w:r>
      <w:bookmarkEnd w:id="12"/>
      <w:bookmarkEnd w:id="13"/>
      <w:bookmarkEnd w:id="14"/>
      <w:bookmarkEnd w:id="15"/>
    </w:p>
    <w:p w14:paraId="21EFA7B8" w14:textId="4E50B396" w:rsidR="002B7CB2" w:rsidRDefault="002B7CB2" w:rsidP="0062595A"/>
    <w:p w14:paraId="43B58FFB" w14:textId="21F6E7AF" w:rsidR="00B02810" w:rsidRDefault="00A47651" w:rsidP="0062595A">
      <w:r>
        <w:t xml:space="preserve">Based on these observations, the following proposal can be adopted to </w:t>
      </w:r>
      <w:r w:rsidR="00A2645B">
        <w:t>the</w:t>
      </w:r>
      <w:r>
        <w:t xml:space="preserve"> discussion related to the 60 GHz testability topic:</w:t>
      </w:r>
    </w:p>
    <w:p w14:paraId="608EC9F1" w14:textId="77777777" w:rsidR="00B02810" w:rsidRDefault="00B02810" w:rsidP="0062595A"/>
    <w:p w14:paraId="1C4D692A" w14:textId="58F30FF3" w:rsidR="00617EE1" w:rsidRDefault="00617EE1" w:rsidP="00617EE1">
      <w:pPr>
        <w:pStyle w:val="Proposal"/>
      </w:pPr>
      <w:bookmarkStart w:id="16" w:name="_Toc54340117"/>
      <w:bookmarkStart w:id="17" w:name="_Toc54340222"/>
      <w:bookmarkStart w:id="18" w:name="_Toc54340497"/>
      <w:bookmarkStart w:id="19" w:name="_Toc54349274"/>
      <w:bookmarkStart w:id="20" w:name="_Toc61530970"/>
      <w:bookmarkStart w:id="21" w:name="_Toc61531810"/>
      <w:bookmarkStart w:id="22" w:name="_Toc61531898"/>
      <w:bookmarkStart w:id="23" w:name="_Toc61532462"/>
      <w:bookmarkStart w:id="24" w:name="_Toc61532473"/>
      <w:bookmarkStart w:id="25" w:name="_Toc61532739"/>
      <w:bookmarkStart w:id="26" w:name="_Toc61569709"/>
      <w:bookmarkStart w:id="27" w:name="_Toc61569767"/>
      <w:bookmarkStart w:id="28" w:name="_Toc61578061"/>
      <w:bookmarkStart w:id="29" w:name="_Toc61583397"/>
      <w:bookmarkStart w:id="30" w:name="_Toc66425308"/>
      <w:bookmarkStart w:id="31" w:name="_Toc66425631"/>
      <w:bookmarkStart w:id="32" w:name="_Toc66657791"/>
      <w:r w:rsidRPr="003E244D">
        <w:t xml:space="preserve">Proposal </w:t>
      </w:r>
      <w:r>
        <w:t>1</w:t>
      </w:r>
      <w:r w:rsidRPr="003E244D">
        <w:t>:</w:t>
      </w:r>
      <w:r w:rsidRPr="003E244D">
        <w:tab/>
      </w:r>
      <w:bookmarkEnd w:id="16"/>
      <w:bookmarkEnd w:id="17"/>
      <w:bookmarkEnd w:id="18"/>
      <w:bookmarkEnd w:id="19"/>
      <w:bookmarkEnd w:id="20"/>
      <w:bookmarkEnd w:id="21"/>
      <w:bookmarkEnd w:id="22"/>
      <w:bookmarkEnd w:id="23"/>
      <w:bookmarkEnd w:id="24"/>
      <w:bookmarkEnd w:id="25"/>
      <w:bookmarkEnd w:id="26"/>
      <w:bookmarkEnd w:id="27"/>
      <w:bookmarkEnd w:id="28"/>
      <w:r w:rsidR="001D0410" w:rsidRPr="001D0410">
        <w:t>Include NR 52.6-71GHz UE OTA test methods objectives in the scope of Rel-17 NR FR2 Test Methods Enhancements SI</w:t>
      </w:r>
      <w:r w:rsidR="00333DB1">
        <w:t xml:space="preserve"> </w:t>
      </w:r>
      <w:r w:rsidR="00333DB1" w:rsidRPr="00333DB1">
        <w:t>(FS_FR2_enhTestMethods)</w:t>
      </w:r>
      <w:r w:rsidR="001D0410">
        <w:t>.</w:t>
      </w:r>
      <w:bookmarkEnd w:id="29"/>
      <w:bookmarkEnd w:id="30"/>
      <w:bookmarkEnd w:id="31"/>
      <w:bookmarkEnd w:id="32"/>
    </w:p>
    <w:p w14:paraId="79DD6A8F" w14:textId="5647400A" w:rsidR="003E3FEE" w:rsidRDefault="003E3FEE" w:rsidP="0062595A"/>
    <w:p w14:paraId="0670B69F" w14:textId="2D3A8B4A" w:rsidR="00075C86" w:rsidRDefault="00075C86" w:rsidP="0062595A">
      <w:bookmarkStart w:id="33" w:name="_GoBack"/>
      <w:bookmarkEnd w:id="33"/>
      <w:r>
        <w:t>We note that the timing of enabling RAN4 to work on the objectives related to 60 GHz testability can be conditioned on the availability of preliminary RF core agreements (as mentioned in Observation 1) or other mechanisms which can be further discussed in RAN Plenary.</w:t>
      </w:r>
    </w:p>
    <w:p w14:paraId="39FE57E5" w14:textId="6D7EC701" w:rsidR="00440DFC" w:rsidRDefault="00440DFC" w:rsidP="0062595A"/>
    <w:p w14:paraId="6F537A53" w14:textId="7E15C6B4" w:rsidR="00574D65" w:rsidRDefault="00BA1014" w:rsidP="0062595A">
      <w:r>
        <w:t>One approach to enable the efficient integration of objectives related to 60 GHz testability into the Rel-17 NR FR2 Test Methods Enhancement SI is to approve the updated SID during this (RAN #91) meeting with the guidance to RAN4 that during the RAN4 #99 (May) meeting only the work plan is discussed and all work related to 60 GHz testability objectives begins during the RAN4 #100 (August) meeting.</w:t>
      </w:r>
    </w:p>
    <w:p w14:paraId="33A550E6" w14:textId="32F9CE92" w:rsidR="00440DFC" w:rsidRDefault="00440DFC" w:rsidP="0062595A"/>
    <w:p w14:paraId="4ED965C3" w14:textId="1EB023E2" w:rsidR="00BA1014" w:rsidRDefault="00BA1014" w:rsidP="00BA1014">
      <w:pPr>
        <w:pStyle w:val="Proposal"/>
      </w:pPr>
      <w:bookmarkStart w:id="34" w:name="_Toc66425309"/>
      <w:bookmarkStart w:id="35" w:name="_Toc66425632"/>
      <w:bookmarkStart w:id="36" w:name="_Toc66657792"/>
      <w:r w:rsidRPr="003E244D">
        <w:t xml:space="preserve">Proposal </w:t>
      </w:r>
      <w:r>
        <w:t>2</w:t>
      </w:r>
      <w:r w:rsidRPr="003E244D">
        <w:t>:</w:t>
      </w:r>
      <w:r w:rsidRPr="003E244D">
        <w:tab/>
      </w:r>
      <w:r>
        <w:t xml:space="preserve">Approve the revised </w:t>
      </w:r>
      <w:r w:rsidRPr="001D0410">
        <w:t>Rel-17 NR FR2 Test Methods Enhancements SI</w:t>
      </w:r>
      <w:r>
        <w:t xml:space="preserve">D, which includes objectives related to 60 GHz testability, during the RAN #91 meeting with the guidance to RAN4 </w:t>
      </w:r>
      <w:r w:rsidRPr="00BA1014">
        <w:t>that during the RAN4 #99 (May) meeting only the work plan is discussed and all work related to 60 GHz testability objectives begins during the RAN4 #100 (August) meeting</w:t>
      </w:r>
      <w:r>
        <w:t>.</w:t>
      </w:r>
      <w:bookmarkEnd w:id="34"/>
      <w:bookmarkEnd w:id="35"/>
      <w:bookmarkEnd w:id="36"/>
    </w:p>
    <w:p w14:paraId="5C55D81F" w14:textId="64510E54" w:rsidR="00440DFC" w:rsidRDefault="00440DFC" w:rsidP="0062595A"/>
    <w:p w14:paraId="2FEEC641" w14:textId="5F425410" w:rsidR="00440DFC" w:rsidRDefault="00BA1014" w:rsidP="00440DFC">
      <w:r>
        <w:t>Further elaborating on Proposal 2, the following objectives are recommended to be added to the Rel-17 NR FR2 Test Methods Enhancement SI:</w:t>
      </w:r>
    </w:p>
    <w:p w14:paraId="0F9C94F9" w14:textId="0A5454C4" w:rsidR="00440DFC" w:rsidRDefault="00440DFC" w:rsidP="00440DFC">
      <w:pPr>
        <w:pStyle w:val="B1"/>
      </w:pPr>
      <w:r>
        <w:rPr>
          <w:lang w:val="en-GB"/>
        </w:rPr>
        <w:t>-</w:t>
      </w:r>
      <w:r>
        <w:rPr>
          <w:lang w:val="en-GB"/>
        </w:rPr>
        <w:tab/>
      </w:r>
      <w:r w:rsidR="00A168EF" w:rsidRPr="00440DFC">
        <w:rPr>
          <w:lang w:val="en-GB"/>
        </w:rPr>
        <w:t>Study and define the over the air (OTA) test methods for UE RF, RRM, and demodulation requirements for the 52.6GHz-71GHz frequency range:</w:t>
      </w:r>
    </w:p>
    <w:p w14:paraId="669B7387" w14:textId="077D0ED7" w:rsidR="00440DFC" w:rsidRDefault="00440DFC" w:rsidP="00440DFC">
      <w:pPr>
        <w:pStyle w:val="B1"/>
      </w:pPr>
      <w:r>
        <w:rPr>
          <w:lang w:val="en-GB"/>
        </w:rPr>
        <w:t>-</w:t>
      </w:r>
      <w:r>
        <w:rPr>
          <w:lang w:val="en-GB"/>
        </w:rPr>
        <w:tab/>
      </w:r>
      <w:r w:rsidR="00A168EF" w:rsidRPr="00440DFC">
        <w:rPr>
          <w:lang w:val="en-GB"/>
        </w:rPr>
        <w:t xml:space="preserve">Extend the applicability of the FR2 OTA </w:t>
      </w:r>
      <w:r w:rsidR="00A168EF" w:rsidRPr="00440DFC">
        <w:t xml:space="preserve">UE RF/RRM/demodulation </w:t>
      </w:r>
      <w:r w:rsidR="00A168EF" w:rsidRPr="00440DFC">
        <w:rPr>
          <w:lang w:val="en-GB"/>
        </w:rPr>
        <w:t xml:space="preserve">test methods </w:t>
      </w:r>
      <w:r w:rsidR="00A168EF" w:rsidRPr="00440DFC">
        <w:t xml:space="preserve">defined in </w:t>
      </w:r>
      <w:r w:rsidR="00A168EF" w:rsidRPr="00440DFC">
        <w:rPr>
          <w:lang w:val="en-GB"/>
        </w:rPr>
        <w:t xml:space="preserve">TR 38.810 </w:t>
      </w:r>
      <w:r>
        <w:rPr>
          <w:lang w:val="en-GB"/>
        </w:rPr>
        <w:t xml:space="preserve">and </w:t>
      </w:r>
      <w:r w:rsidR="00BA1014">
        <w:rPr>
          <w:lang w:val="en-GB"/>
        </w:rPr>
        <w:t xml:space="preserve">TR </w:t>
      </w:r>
      <w:r>
        <w:rPr>
          <w:lang w:val="en-GB"/>
        </w:rPr>
        <w:t xml:space="preserve">38.884 </w:t>
      </w:r>
      <w:r w:rsidR="00A168EF" w:rsidRPr="00440DFC">
        <w:rPr>
          <w:lang w:val="en-GB"/>
        </w:rPr>
        <w:t xml:space="preserve">wherever possible </w:t>
      </w:r>
    </w:p>
    <w:p w14:paraId="5D1A4B5A" w14:textId="26982BDD" w:rsidR="00440DFC" w:rsidRDefault="00440DFC" w:rsidP="00440DFC">
      <w:pPr>
        <w:pStyle w:val="B1"/>
      </w:pPr>
      <w:r>
        <w:rPr>
          <w:lang w:val="en-GB"/>
        </w:rPr>
        <w:t>-</w:t>
      </w:r>
      <w:r>
        <w:rPr>
          <w:lang w:val="en-GB"/>
        </w:rPr>
        <w:tab/>
      </w:r>
      <w:r w:rsidR="00A168EF" w:rsidRPr="00440DFC">
        <w:rPr>
          <w:lang w:val="en-GB"/>
        </w:rPr>
        <w:t>Identify any changes needed, including general testing and calibration, permitted test methods, multi-path fading propagation conditions, measurement applicability criteria.</w:t>
      </w:r>
    </w:p>
    <w:p w14:paraId="1C34654C" w14:textId="04A2DCC5" w:rsidR="00440DFC" w:rsidRDefault="00440DFC" w:rsidP="00440DFC">
      <w:pPr>
        <w:pStyle w:val="B1"/>
      </w:pPr>
      <w:r>
        <w:rPr>
          <w:lang w:val="en-GB"/>
        </w:rPr>
        <w:t>-</w:t>
      </w:r>
      <w:r>
        <w:rPr>
          <w:lang w:val="en-GB"/>
        </w:rPr>
        <w:tab/>
      </w:r>
      <w:r w:rsidR="00A168EF" w:rsidRPr="00440DFC">
        <w:rPr>
          <w:lang w:val="en-GB"/>
        </w:rPr>
        <w:t>Establish applicable frequency range for system</w:t>
      </w:r>
    </w:p>
    <w:p w14:paraId="410FE0A3" w14:textId="43C3D60C" w:rsidR="00440DFC" w:rsidRDefault="00440DFC" w:rsidP="00440DFC">
      <w:pPr>
        <w:pStyle w:val="B2"/>
      </w:pPr>
      <w:r>
        <w:rPr>
          <w:lang w:val="en-GB"/>
        </w:rPr>
        <w:lastRenderedPageBreak/>
        <w:t>-</w:t>
      </w:r>
      <w:r>
        <w:rPr>
          <w:lang w:val="en-GB"/>
        </w:rPr>
        <w:tab/>
      </w:r>
      <w:r w:rsidR="00A168EF" w:rsidRPr="00440DFC">
        <w:rPr>
          <w:lang w:val="en-GB"/>
        </w:rPr>
        <w:t>Determine whether the test system need to test different frequency ranges in the same system (e.g., 24GHz to 71GHz)</w:t>
      </w:r>
    </w:p>
    <w:p w14:paraId="5180163B" w14:textId="0D0E69C2" w:rsidR="00440DFC" w:rsidRDefault="00440DFC" w:rsidP="00440DFC">
      <w:pPr>
        <w:pStyle w:val="B1"/>
      </w:pPr>
      <w:r>
        <w:rPr>
          <w:lang w:val="en-GB"/>
        </w:rPr>
        <w:t>-</w:t>
      </w:r>
      <w:r>
        <w:rPr>
          <w:lang w:val="en-GB"/>
        </w:rPr>
        <w:tab/>
      </w:r>
      <w:r w:rsidR="00A168EF" w:rsidRPr="00440DFC">
        <w:rPr>
          <w:lang w:val="en-GB"/>
        </w:rPr>
        <w:t xml:space="preserve">Target device types: </w:t>
      </w:r>
    </w:p>
    <w:p w14:paraId="2AB7AC90" w14:textId="6896971E" w:rsidR="00440DFC" w:rsidRDefault="00440DFC" w:rsidP="00440DFC">
      <w:pPr>
        <w:pStyle w:val="B2"/>
      </w:pPr>
      <w:r>
        <w:rPr>
          <w:lang w:val="en-GB"/>
        </w:rPr>
        <w:t>-</w:t>
      </w:r>
      <w:r>
        <w:rPr>
          <w:lang w:val="en-GB"/>
        </w:rPr>
        <w:tab/>
      </w:r>
      <w:r w:rsidR="00A168EF" w:rsidRPr="00440DFC">
        <w:rPr>
          <w:lang w:val="en-GB"/>
        </w:rPr>
        <w:t>First priority: Handheld UE, laptop, tablet</w:t>
      </w:r>
    </w:p>
    <w:p w14:paraId="70B99155" w14:textId="7E2B670B" w:rsidR="000D068D" w:rsidRPr="00440DFC" w:rsidRDefault="00440DFC" w:rsidP="00440DFC">
      <w:pPr>
        <w:pStyle w:val="B2"/>
      </w:pPr>
      <w:r>
        <w:rPr>
          <w:lang w:val="en-GB"/>
        </w:rPr>
        <w:t>-</w:t>
      </w:r>
      <w:r>
        <w:rPr>
          <w:lang w:val="en-GB"/>
        </w:rPr>
        <w:tab/>
      </w:r>
      <w:r w:rsidR="00A168EF" w:rsidRPr="00440DFC">
        <w:rPr>
          <w:lang w:val="en-GB"/>
        </w:rPr>
        <w:t>Focus on devices prioritized in the NR &gt; 52GHz WI</w:t>
      </w:r>
    </w:p>
    <w:p w14:paraId="53BE0BA0" w14:textId="11BC112C" w:rsidR="00440DFC" w:rsidRDefault="00440DFC" w:rsidP="00440DFC">
      <w:pPr>
        <w:pStyle w:val="B1"/>
      </w:pPr>
      <w:r>
        <w:t>-</w:t>
      </w:r>
      <w:r>
        <w:tab/>
      </w:r>
      <w:r w:rsidRPr="00440DFC">
        <w:rPr>
          <w:lang w:val="en-GB"/>
        </w:rPr>
        <w:t>Utilize free space testing configuration for test methods definition</w:t>
      </w:r>
    </w:p>
    <w:p w14:paraId="13B2F980" w14:textId="77777777" w:rsidR="00E15FEC" w:rsidRPr="003E244D" w:rsidRDefault="00E15FEC" w:rsidP="00E15FEC">
      <w:pPr>
        <w:pStyle w:val="Heading1"/>
        <w:rPr>
          <w:lang w:val="en-US"/>
        </w:rPr>
      </w:pPr>
      <w:r w:rsidRPr="003E244D">
        <w:rPr>
          <w:lang w:val="en-US"/>
        </w:rPr>
        <w:t>3</w:t>
      </w:r>
      <w:r w:rsidRPr="003E244D">
        <w:rPr>
          <w:lang w:val="en-US"/>
        </w:rPr>
        <w:tab/>
        <w:t>Conclusions</w:t>
      </w:r>
    </w:p>
    <w:p w14:paraId="541A71A6" w14:textId="7743A762" w:rsidR="00E15FEC" w:rsidRDefault="00E15FEC" w:rsidP="00E15FEC">
      <w:r w:rsidRPr="003E244D">
        <w:t xml:space="preserve">This contribution has provided our views on </w:t>
      </w:r>
      <w:r w:rsidR="00FB4094">
        <w:t xml:space="preserve">the </w:t>
      </w:r>
      <w:r w:rsidR="00814224">
        <w:t>topic of testability for 60 GHz and made the following observations and proposals</w:t>
      </w:r>
      <w:r w:rsidRPr="003E244D">
        <w:t>:</w:t>
      </w:r>
    </w:p>
    <w:p w14:paraId="1586D874" w14:textId="37C412FA" w:rsidR="00E15FEC" w:rsidRDefault="00E15FEC" w:rsidP="00E15FEC"/>
    <w:p w14:paraId="73C7F9BE" w14:textId="77777777" w:rsidR="00EC34C0" w:rsidRDefault="005217BD">
      <w:pPr>
        <w:pStyle w:val="TOC1"/>
        <w:rPr>
          <w:rFonts w:asciiTheme="minorHAnsi" w:eastAsiaTheme="minorEastAsia" w:hAnsiTheme="minorHAnsi" w:cstheme="minorBidi"/>
          <w:b w:val="0"/>
          <w:bCs w:val="0"/>
          <w:noProof/>
          <w:sz w:val="24"/>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EC34C0">
        <w:rPr>
          <w:noProof/>
        </w:rPr>
        <w:t>Observation 1:</w:t>
      </w:r>
      <w:r w:rsidR="00EC34C0">
        <w:rPr>
          <w:rFonts w:asciiTheme="minorHAnsi" w:eastAsiaTheme="minorEastAsia" w:hAnsiTheme="minorHAnsi" w:cstheme="minorBidi"/>
          <w:b w:val="0"/>
          <w:bCs w:val="0"/>
          <w:noProof/>
          <w:sz w:val="24"/>
        </w:rPr>
        <w:tab/>
      </w:r>
      <w:r w:rsidR="00EC34C0">
        <w:rPr>
          <w:noProof/>
        </w:rPr>
        <w:t>Preliminary RF core agreements on regulatory, RF performance, and CA aspects related to NR operation in the 52.6 – 71 GHz frequency range are needed in order to define the scope of test methodology development for this frequency range.</w:t>
      </w:r>
    </w:p>
    <w:p w14:paraId="59C4E156" w14:textId="77777777" w:rsidR="00EC34C0" w:rsidRDefault="00EC34C0">
      <w:pPr>
        <w:pStyle w:val="TOC1"/>
        <w:rPr>
          <w:rFonts w:asciiTheme="minorHAnsi" w:eastAsiaTheme="minorEastAsia" w:hAnsiTheme="minorHAnsi" w:cstheme="minorBidi"/>
          <w:b w:val="0"/>
          <w:bCs w:val="0"/>
          <w:noProof/>
          <w:sz w:val="24"/>
        </w:rPr>
      </w:pPr>
      <w:r>
        <w:rPr>
          <w:noProof/>
        </w:rPr>
        <w:t>Observation 2:</w:t>
      </w:r>
      <w:r>
        <w:rPr>
          <w:rFonts w:asciiTheme="minorHAnsi" w:eastAsiaTheme="minorEastAsia" w:hAnsiTheme="minorHAnsi" w:cstheme="minorBidi"/>
          <w:b w:val="0"/>
          <w:bCs w:val="0"/>
          <w:noProof/>
          <w:sz w:val="24"/>
        </w:rPr>
        <w:tab/>
      </w:r>
      <w:r>
        <w:rPr>
          <w:noProof/>
        </w:rPr>
        <w:t>The task of defining the test methodology for the 52.6 – 71 GHz frequency range can leverage existing RAN4 experience with FR2 test methodology extension from 43.5 to 48.2 GHz as well as enhancements related to low PSD test cases, polarization mismatch, and CA aspects.</w:t>
      </w:r>
    </w:p>
    <w:p w14:paraId="0B260D6A" w14:textId="6E0C9549" w:rsidR="00FB4094" w:rsidRPr="003E244D" w:rsidRDefault="005217BD" w:rsidP="00E15FEC">
      <w:r>
        <w:rPr>
          <w:rFonts w:asciiTheme="minorHAnsi" w:hAnsiTheme="minorHAnsi"/>
          <w:bCs/>
        </w:rPr>
        <w:fldChar w:fldCharType="end"/>
      </w:r>
    </w:p>
    <w:p w14:paraId="0622EAE4" w14:textId="77777777" w:rsidR="00EC34C0" w:rsidRDefault="00E15FEC">
      <w:pPr>
        <w:pStyle w:val="TOC1"/>
        <w:rPr>
          <w:rFonts w:asciiTheme="minorHAnsi" w:eastAsiaTheme="minorEastAsia" w:hAnsiTheme="minorHAnsi" w:cstheme="minorBidi"/>
          <w:b w:val="0"/>
          <w:bCs w:val="0"/>
          <w:noProof/>
          <w:sz w:val="24"/>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EC34C0">
        <w:rPr>
          <w:noProof/>
        </w:rPr>
        <w:t>Proposal 1:</w:t>
      </w:r>
      <w:r w:rsidR="00EC34C0">
        <w:rPr>
          <w:rFonts w:asciiTheme="minorHAnsi" w:eastAsiaTheme="minorEastAsia" w:hAnsiTheme="minorHAnsi" w:cstheme="minorBidi"/>
          <w:b w:val="0"/>
          <w:bCs w:val="0"/>
          <w:noProof/>
          <w:sz w:val="24"/>
        </w:rPr>
        <w:tab/>
      </w:r>
      <w:r w:rsidR="00EC34C0">
        <w:rPr>
          <w:noProof/>
        </w:rPr>
        <w:t>Include NR 52.6-71GHz UE OTA test methods objectives in the scope of Rel-17 NR FR2 Test Methods Enhancements SI (FS_FR2_enhTestMethods).</w:t>
      </w:r>
    </w:p>
    <w:p w14:paraId="0499DBF6" w14:textId="77777777" w:rsidR="00EC34C0" w:rsidRDefault="00EC34C0">
      <w:pPr>
        <w:pStyle w:val="TOC1"/>
        <w:rPr>
          <w:rFonts w:asciiTheme="minorHAnsi" w:eastAsiaTheme="minorEastAsia" w:hAnsiTheme="minorHAnsi" w:cstheme="minorBidi"/>
          <w:b w:val="0"/>
          <w:bCs w:val="0"/>
          <w:noProof/>
          <w:sz w:val="24"/>
        </w:rPr>
      </w:pPr>
      <w:r>
        <w:rPr>
          <w:noProof/>
        </w:rPr>
        <w:t>Proposal 2:</w:t>
      </w:r>
      <w:r>
        <w:rPr>
          <w:rFonts w:asciiTheme="minorHAnsi" w:eastAsiaTheme="minorEastAsia" w:hAnsiTheme="minorHAnsi" w:cstheme="minorBidi"/>
          <w:b w:val="0"/>
          <w:bCs w:val="0"/>
          <w:noProof/>
          <w:sz w:val="24"/>
        </w:rPr>
        <w:tab/>
      </w:r>
      <w:r>
        <w:rPr>
          <w:noProof/>
        </w:rPr>
        <w:t>Approve the revised Rel-17 NR FR2 Test Methods Enhancements SID, which includes objectives related to 60 GHz testability, during the RAN #91 meeting with the guidance to RAN4 that during the RAN4 #99 (May) meeting only the work plan is discussed and all work related to 60 GHz testability objectives begins during the RAN4 #100 (August) meeting.</w:t>
      </w:r>
    </w:p>
    <w:p w14:paraId="1E302795" w14:textId="69BCAC17" w:rsidR="00E15FEC" w:rsidRPr="003E244D" w:rsidRDefault="00E15FEC" w:rsidP="00E15FEC">
      <w:r w:rsidRPr="003E244D">
        <w:rPr>
          <w:b/>
          <w:bCs/>
        </w:rPr>
        <w:fldChar w:fldCharType="end"/>
      </w:r>
    </w:p>
    <w:p w14:paraId="5D2DDC34" w14:textId="628595FE" w:rsidR="005E69AE" w:rsidRPr="003E244D" w:rsidRDefault="00E15FEC" w:rsidP="005E69AE">
      <w:pPr>
        <w:pStyle w:val="Heading1"/>
        <w:rPr>
          <w:lang w:val="en-US"/>
        </w:rPr>
      </w:pPr>
      <w:r>
        <w:rPr>
          <w:lang w:val="en-US"/>
        </w:rPr>
        <w:t>4</w:t>
      </w:r>
      <w:r w:rsidR="005E69AE" w:rsidRPr="003E244D">
        <w:rPr>
          <w:lang w:val="en-US"/>
        </w:rPr>
        <w:tab/>
        <w:t>References</w:t>
      </w:r>
    </w:p>
    <w:p w14:paraId="6A221A16" w14:textId="3D184D83" w:rsidR="00DD18E2" w:rsidRDefault="0019509D" w:rsidP="00617EE1">
      <w:pPr>
        <w:pStyle w:val="EX"/>
      </w:pPr>
      <w:bookmarkStart w:id="37" w:name="_Ref54357025"/>
      <w:bookmarkStart w:id="38" w:name="_Ref61578104"/>
      <w:r w:rsidRPr="0019509D">
        <w:t>RP-201838</w:t>
      </w:r>
      <w:r w:rsidR="00617EE1">
        <w:t>, “</w:t>
      </w:r>
      <w:r w:rsidR="00827107">
        <w:t xml:space="preserve">Revised SID: </w:t>
      </w:r>
      <w:r w:rsidRPr="0019509D">
        <w:t>Study on supporting NR from 52.6GHz to 71 GHz</w:t>
      </w:r>
      <w:r w:rsidR="00617EE1">
        <w:t xml:space="preserve">,” </w:t>
      </w:r>
      <w:r>
        <w:t xml:space="preserve">Intel Corporation, </w:t>
      </w:r>
      <w:r w:rsidR="00617EE1">
        <w:t>3GPP RAN #</w:t>
      </w:r>
      <w:r>
        <w:t>89</w:t>
      </w:r>
      <w:r w:rsidR="00617EE1">
        <w:t xml:space="preserve">, </w:t>
      </w:r>
      <w:bookmarkEnd w:id="37"/>
      <w:r w:rsidR="00606043">
        <w:t>September</w:t>
      </w:r>
      <w:r>
        <w:t xml:space="preserve"> 2020</w:t>
      </w:r>
      <w:bookmarkEnd w:id="38"/>
    </w:p>
    <w:p w14:paraId="68627986" w14:textId="7207B57C" w:rsidR="00E135FC" w:rsidRDefault="00E135FC" w:rsidP="00617EE1">
      <w:pPr>
        <w:pStyle w:val="EX"/>
      </w:pPr>
      <w:bookmarkStart w:id="39" w:name="_Ref61578136"/>
      <w:r w:rsidRPr="00E135FC">
        <w:t>RP-202925</w:t>
      </w:r>
      <w:r>
        <w:t>, “</w:t>
      </w:r>
      <w:r w:rsidRPr="00E135FC">
        <w:t>Revised WID: Extending current NR operation to 71 GHz</w:t>
      </w:r>
      <w:r>
        <w:t>,” CMCC, 3GPP RAN #90, December 2020</w:t>
      </w:r>
      <w:bookmarkEnd w:id="39"/>
    </w:p>
    <w:p w14:paraId="16114B56" w14:textId="723B0B13" w:rsidR="00A202BF" w:rsidRDefault="00713903" w:rsidP="00617EE1">
      <w:pPr>
        <w:pStyle w:val="EX"/>
      </w:pPr>
      <w:bookmarkStart w:id="40" w:name="_Ref61578260"/>
      <w:r w:rsidRPr="00713903">
        <w:t>RP-202873</w:t>
      </w:r>
      <w:r>
        <w:t>, “</w:t>
      </w:r>
      <w:r w:rsidR="00606043" w:rsidRPr="00606043">
        <w:t>Moderator's summary for email discussion [90E][43][60GHz_OTA]</w:t>
      </w:r>
      <w:r w:rsidR="00606043">
        <w:t>,” Moderator (Intel), 3GPP RAN #90, December 2020</w:t>
      </w:r>
      <w:bookmarkEnd w:id="40"/>
    </w:p>
    <w:p w14:paraId="5E24CEF6" w14:textId="048CD862" w:rsidR="00827107" w:rsidRDefault="00827107" w:rsidP="00617EE1">
      <w:pPr>
        <w:pStyle w:val="EX"/>
      </w:pPr>
      <w:bookmarkStart w:id="41" w:name="_Ref61570235"/>
      <w:r w:rsidRPr="0019133A">
        <w:t>RP-201862</w:t>
      </w:r>
      <w:r>
        <w:t>, “</w:t>
      </w:r>
      <w:r w:rsidRPr="0019133A">
        <w:t>Revised SID: Study on enhanced test methods for FR2</w:t>
      </w:r>
      <w:r>
        <w:t>,” Apple Inc., vivo, 3GPP RAN #89, September 2020</w:t>
      </w:r>
      <w:bookmarkEnd w:id="41"/>
    </w:p>
    <w:p w14:paraId="2A55DEFA" w14:textId="18A075B3" w:rsidR="004F08E6" w:rsidRPr="008B78D0" w:rsidRDefault="004F08E6" w:rsidP="00617EE1">
      <w:pPr>
        <w:pStyle w:val="EX"/>
      </w:pPr>
      <w:bookmarkStart w:id="42" w:name="_Ref66425595"/>
      <w:r w:rsidRPr="004F08E6">
        <w:t>R4-2103985</w:t>
      </w:r>
      <w:r>
        <w:t>, “</w:t>
      </w:r>
      <w:r w:rsidRPr="004F08E6">
        <w:t>Draft TR38.884 Study on enhanced test methods for FR2 NR UEs v0.2.0</w:t>
      </w:r>
      <w:r>
        <w:t>,” 3GPP RAN4 #98e, February 2021</w:t>
      </w:r>
      <w:bookmarkEnd w:id="42"/>
    </w:p>
    <w:bookmarkEnd w:id="0"/>
    <w:p w14:paraId="5773C4D8" w14:textId="77777777" w:rsidR="003A1234" w:rsidRPr="00C263E6" w:rsidRDefault="003A1234" w:rsidP="00C263E6"/>
    <w:p w14:paraId="0AF4EFFE" w14:textId="77777777" w:rsidR="00C263E6" w:rsidRDefault="00C263E6" w:rsidP="006B7ADE">
      <w:pPr>
        <w:pStyle w:val="EX"/>
        <w:numPr>
          <w:ilvl w:val="0"/>
          <w:numId w:val="0"/>
        </w:numPr>
      </w:pPr>
    </w:p>
    <w:sectPr w:rsidR="00C263E6"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EF8D7" w14:textId="77777777" w:rsidR="00C560DC" w:rsidRDefault="00C560DC">
      <w:r>
        <w:separator/>
      </w:r>
    </w:p>
  </w:endnote>
  <w:endnote w:type="continuationSeparator" w:id="0">
    <w:p w14:paraId="1F2904EF" w14:textId="77777777" w:rsidR="00C560DC" w:rsidRDefault="00C56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28080" w14:textId="77777777" w:rsidR="00C560DC" w:rsidRDefault="00C560DC">
      <w:r>
        <w:separator/>
      </w:r>
    </w:p>
  </w:footnote>
  <w:footnote w:type="continuationSeparator" w:id="0">
    <w:p w14:paraId="6CF7AEFD" w14:textId="77777777" w:rsidR="00C560DC" w:rsidRDefault="00C56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2"/>
  </w:num>
  <w:num w:numId="7">
    <w:abstractNumId w:val="6"/>
  </w:num>
  <w:num w:numId="8">
    <w:abstractNumId w:val="4"/>
  </w:num>
  <w:num w:numId="9">
    <w:abstractNumId w:val="5"/>
  </w:num>
  <w:num w:numId="10">
    <w:abstractNumId w:val="3"/>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7B"/>
    <w:rsid w:val="00010984"/>
    <w:rsid w:val="000119A8"/>
    <w:rsid w:val="00012278"/>
    <w:rsid w:val="00013AB3"/>
    <w:rsid w:val="00014AC8"/>
    <w:rsid w:val="00033397"/>
    <w:rsid w:val="00040095"/>
    <w:rsid w:val="00045B1A"/>
    <w:rsid w:val="0005148B"/>
    <w:rsid w:val="00051834"/>
    <w:rsid w:val="00052FF3"/>
    <w:rsid w:val="00054A22"/>
    <w:rsid w:val="00057447"/>
    <w:rsid w:val="00060F54"/>
    <w:rsid w:val="00062023"/>
    <w:rsid w:val="000626DF"/>
    <w:rsid w:val="000655A6"/>
    <w:rsid w:val="00070259"/>
    <w:rsid w:val="000750E1"/>
    <w:rsid w:val="00075367"/>
    <w:rsid w:val="00075C86"/>
    <w:rsid w:val="00080512"/>
    <w:rsid w:val="00081986"/>
    <w:rsid w:val="000900A3"/>
    <w:rsid w:val="000A1EE4"/>
    <w:rsid w:val="000A365D"/>
    <w:rsid w:val="000A68F3"/>
    <w:rsid w:val="000A6C58"/>
    <w:rsid w:val="000A7753"/>
    <w:rsid w:val="000B52A6"/>
    <w:rsid w:val="000C3E1F"/>
    <w:rsid w:val="000C47C3"/>
    <w:rsid w:val="000D068D"/>
    <w:rsid w:val="000D17EF"/>
    <w:rsid w:val="000D58AB"/>
    <w:rsid w:val="000D76CE"/>
    <w:rsid w:val="000E14DC"/>
    <w:rsid w:val="000E75BE"/>
    <w:rsid w:val="000F4980"/>
    <w:rsid w:val="00103C69"/>
    <w:rsid w:val="00104B30"/>
    <w:rsid w:val="00104BC6"/>
    <w:rsid w:val="00107048"/>
    <w:rsid w:val="00107E92"/>
    <w:rsid w:val="001114F7"/>
    <w:rsid w:val="001133A5"/>
    <w:rsid w:val="00114E2C"/>
    <w:rsid w:val="001220CC"/>
    <w:rsid w:val="00133525"/>
    <w:rsid w:val="00136D01"/>
    <w:rsid w:val="001445D7"/>
    <w:rsid w:val="001541DD"/>
    <w:rsid w:val="001627DE"/>
    <w:rsid w:val="00166C80"/>
    <w:rsid w:val="00167B4B"/>
    <w:rsid w:val="00172B21"/>
    <w:rsid w:val="0018232A"/>
    <w:rsid w:val="00191AFF"/>
    <w:rsid w:val="00191B2A"/>
    <w:rsid w:val="0019224B"/>
    <w:rsid w:val="0019509D"/>
    <w:rsid w:val="00196140"/>
    <w:rsid w:val="0019661D"/>
    <w:rsid w:val="00197D2B"/>
    <w:rsid w:val="001A35C9"/>
    <w:rsid w:val="001A4C42"/>
    <w:rsid w:val="001B430B"/>
    <w:rsid w:val="001C21C3"/>
    <w:rsid w:val="001C688A"/>
    <w:rsid w:val="001C79F8"/>
    <w:rsid w:val="001D02C2"/>
    <w:rsid w:val="001D0410"/>
    <w:rsid w:val="001D6FAC"/>
    <w:rsid w:val="001E4E5D"/>
    <w:rsid w:val="001F0C1D"/>
    <w:rsid w:val="001F0F72"/>
    <w:rsid w:val="001F1132"/>
    <w:rsid w:val="001F128A"/>
    <w:rsid w:val="001F168B"/>
    <w:rsid w:val="001F52BE"/>
    <w:rsid w:val="001F68C4"/>
    <w:rsid w:val="002104B3"/>
    <w:rsid w:val="00221868"/>
    <w:rsid w:val="0022282F"/>
    <w:rsid w:val="00223B85"/>
    <w:rsid w:val="002327A9"/>
    <w:rsid w:val="002347A2"/>
    <w:rsid w:val="00244B0E"/>
    <w:rsid w:val="00245835"/>
    <w:rsid w:val="00247926"/>
    <w:rsid w:val="00250110"/>
    <w:rsid w:val="00251661"/>
    <w:rsid w:val="0025184C"/>
    <w:rsid w:val="002638ED"/>
    <w:rsid w:val="00265653"/>
    <w:rsid w:val="00266A12"/>
    <w:rsid w:val="002675F0"/>
    <w:rsid w:val="0027462C"/>
    <w:rsid w:val="002747CF"/>
    <w:rsid w:val="00276EE4"/>
    <w:rsid w:val="00284F86"/>
    <w:rsid w:val="00290446"/>
    <w:rsid w:val="00290AB2"/>
    <w:rsid w:val="00290BFF"/>
    <w:rsid w:val="00295383"/>
    <w:rsid w:val="00295DB7"/>
    <w:rsid w:val="002A14D6"/>
    <w:rsid w:val="002A6938"/>
    <w:rsid w:val="002B6339"/>
    <w:rsid w:val="002B7CB2"/>
    <w:rsid w:val="002C04C0"/>
    <w:rsid w:val="002C0B6A"/>
    <w:rsid w:val="002D00C7"/>
    <w:rsid w:val="002D0D9B"/>
    <w:rsid w:val="002D2683"/>
    <w:rsid w:val="002E00EE"/>
    <w:rsid w:val="002F24EA"/>
    <w:rsid w:val="002F6EC7"/>
    <w:rsid w:val="00301F04"/>
    <w:rsid w:val="00314EA5"/>
    <w:rsid w:val="00315619"/>
    <w:rsid w:val="003172DC"/>
    <w:rsid w:val="0031738A"/>
    <w:rsid w:val="00320D9C"/>
    <w:rsid w:val="00330763"/>
    <w:rsid w:val="00333DB1"/>
    <w:rsid w:val="00337522"/>
    <w:rsid w:val="0034052F"/>
    <w:rsid w:val="00342B76"/>
    <w:rsid w:val="00345767"/>
    <w:rsid w:val="00352736"/>
    <w:rsid w:val="0035462D"/>
    <w:rsid w:val="0035482B"/>
    <w:rsid w:val="00362052"/>
    <w:rsid w:val="00362E0C"/>
    <w:rsid w:val="003765B8"/>
    <w:rsid w:val="0038532B"/>
    <w:rsid w:val="0038713A"/>
    <w:rsid w:val="00396F38"/>
    <w:rsid w:val="003A0483"/>
    <w:rsid w:val="003A1234"/>
    <w:rsid w:val="003A61A9"/>
    <w:rsid w:val="003B316A"/>
    <w:rsid w:val="003C20DE"/>
    <w:rsid w:val="003C3971"/>
    <w:rsid w:val="003C3BBC"/>
    <w:rsid w:val="003D6AF1"/>
    <w:rsid w:val="003E0925"/>
    <w:rsid w:val="003E244D"/>
    <w:rsid w:val="003E3FEE"/>
    <w:rsid w:val="003E4526"/>
    <w:rsid w:val="003E62EA"/>
    <w:rsid w:val="003E7753"/>
    <w:rsid w:val="003F0D25"/>
    <w:rsid w:val="00400DB6"/>
    <w:rsid w:val="004065D2"/>
    <w:rsid w:val="004109AA"/>
    <w:rsid w:val="00416761"/>
    <w:rsid w:val="00416ECC"/>
    <w:rsid w:val="00421408"/>
    <w:rsid w:val="00423334"/>
    <w:rsid w:val="004345EC"/>
    <w:rsid w:val="00440802"/>
    <w:rsid w:val="00440DFC"/>
    <w:rsid w:val="00443793"/>
    <w:rsid w:val="00445AEA"/>
    <w:rsid w:val="00447588"/>
    <w:rsid w:val="00450415"/>
    <w:rsid w:val="00452D32"/>
    <w:rsid w:val="0045321B"/>
    <w:rsid w:val="00461071"/>
    <w:rsid w:val="004613F4"/>
    <w:rsid w:val="00465AB5"/>
    <w:rsid w:val="00476F9F"/>
    <w:rsid w:val="004814C2"/>
    <w:rsid w:val="004826A9"/>
    <w:rsid w:val="004927D1"/>
    <w:rsid w:val="004B3E09"/>
    <w:rsid w:val="004C1601"/>
    <w:rsid w:val="004C1E26"/>
    <w:rsid w:val="004C50BE"/>
    <w:rsid w:val="004D3578"/>
    <w:rsid w:val="004D6174"/>
    <w:rsid w:val="004D650E"/>
    <w:rsid w:val="004D7702"/>
    <w:rsid w:val="004E213A"/>
    <w:rsid w:val="004E4063"/>
    <w:rsid w:val="004F08E6"/>
    <w:rsid w:val="004F0988"/>
    <w:rsid w:val="004F0BEE"/>
    <w:rsid w:val="004F3340"/>
    <w:rsid w:val="004F3E3D"/>
    <w:rsid w:val="004F4BA2"/>
    <w:rsid w:val="004F6023"/>
    <w:rsid w:val="005217BD"/>
    <w:rsid w:val="005310AD"/>
    <w:rsid w:val="0053388B"/>
    <w:rsid w:val="00534086"/>
    <w:rsid w:val="00535773"/>
    <w:rsid w:val="00540433"/>
    <w:rsid w:val="00543C32"/>
    <w:rsid w:val="00543E6C"/>
    <w:rsid w:val="0055246F"/>
    <w:rsid w:val="00565087"/>
    <w:rsid w:val="00572E14"/>
    <w:rsid w:val="005738D7"/>
    <w:rsid w:val="00574D65"/>
    <w:rsid w:val="00575F62"/>
    <w:rsid w:val="00582F56"/>
    <w:rsid w:val="005875BC"/>
    <w:rsid w:val="00595485"/>
    <w:rsid w:val="00596902"/>
    <w:rsid w:val="005973BE"/>
    <w:rsid w:val="005A5986"/>
    <w:rsid w:val="005C0913"/>
    <w:rsid w:val="005C78F4"/>
    <w:rsid w:val="005D2E01"/>
    <w:rsid w:val="005D32B4"/>
    <w:rsid w:val="005D6654"/>
    <w:rsid w:val="005D7526"/>
    <w:rsid w:val="005E69AE"/>
    <w:rsid w:val="005F1FFE"/>
    <w:rsid w:val="005F426D"/>
    <w:rsid w:val="005F42E3"/>
    <w:rsid w:val="00601C7E"/>
    <w:rsid w:val="00602AEA"/>
    <w:rsid w:val="006042D8"/>
    <w:rsid w:val="00606043"/>
    <w:rsid w:val="00607E3C"/>
    <w:rsid w:val="00612B14"/>
    <w:rsid w:val="00614FDF"/>
    <w:rsid w:val="00617EE1"/>
    <w:rsid w:val="00621171"/>
    <w:rsid w:val="006246A7"/>
    <w:rsid w:val="0062595A"/>
    <w:rsid w:val="006321AD"/>
    <w:rsid w:val="00632D3B"/>
    <w:rsid w:val="0063385E"/>
    <w:rsid w:val="0063543D"/>
    <w:rsid w:val="00637CE3"/>
    <w:rsid w:val="00640B80"/>
    <w:rsid w:val="00644D15"/>
    <w:rsid w:val="00647114"/>
    <w:rsid w:val="00654AC5"/>
    <w:rsid w:val="0068172C"/>
    <w:rsid w:val="006A0FE3"/>
    <w:rsid w:val="006A323F"/>
    <w:rsid w:val="006A796F"/>
    <w:rsid w:val="006B30D0"/>
    <w:rsid w:val="006B35E3"/>
    <w:rsid w:val="006B444A"/>
    <w:rsid w:val="006B6265"/>
    <w:rsid w:val="006B7ADE"/>
    <w:rsid w:val="006C3B9C"/>
    <w:rsid w:val="006C3D95"/>
    <w:rsid w:val="006E49E6"/>
    <w:rsid w:val="006E5C86"/>
    <w:rsid w:val="006F1F0D"/>
    <w:rsid w:val="00703CAB"/>
    <w:rsid w:val="00712FC4"/>
    <w:rsid w:val="00713903"/>
    <w:rsid w:val="00713C44"/>
    <w:rsid w:val="00715960"/>
    <w:rsid w:val="0072603E"/>
    <w:rsid w:val="007263E6"/>
    <w:rsid w:val="00734A5B"/>
    <w:rsid w:val="0074026F"/>
    <w:rsid w:val="007429F6"/>
    <w:rsid w:val="00744E76"/>
    <w:rsid w:val="00752198"/>
    <w:rsid w:val="00753881"/>
    <w:rsid w:val="00754E24"/>
    <w:rsid w:val="00760742"/>
    <w:rsid w:val="0076797D"/>
    <w:rsid w:val="00767B36"/>
    <w:rsid w:val="007709A0"/>
    <w:rsid w:val="0077411B"/>
    <w:rsid w:val="00774153"/>
    <w:rsid w:val="00774DA4"/>
    <w:rsid w:val="007752C2"/>
    <w:rsid w:val="0077786A"/>
    <w:rsid w:val="00777F7E"/>
    <w:rsid w:val="007800E5"/>
    <w:rsid w:val="007806EC"/>
    <w:rsid w:val="00781F0F"/>
    <w:rsid w:val="0078418F"/>
    <w:rsid w:val="00792798"/>
    <w:rsid w:val="007A451B"/>
    <w:rsid w:val="007A78C2"/>
    <w:rsid w:val="007B5F2D"/>
    <w:rsid w:val="007B600E"/>
    <w:rsid w:val="007B670C"/>
    <w:rsid w:val="007B77E2"/>
    <w:rsid w:val="007C4E4D"/>
    <w:rsid w:val="007D0C84"/>
    <w:rsid w:val="007D4A21"/>
    <w:rsid w:val="007E1FDF"/>
    <w:rsid w:val="007E22B1"/>
    <w:rsid w:val="007E2512"/>
    <w:rsid w:val="007E4B54"/>
    <w:rsid w:val="007F0F4A"/>
    <w:rsid w:val="007F0F70"/>
    <w:rsid w:val="007F1444"/>
    <w:rsid w:val="00801906"/>
    <w:rsid w:val="008028A4"/>
    <w:rsid w:val="00802CAA"/>
    <w:rsid w:val="008133D7"/>
    <w:rsid w:val="00814224"/>
    <w:rsid w:val="00820B25"/>
    <w:rsid w:val="00821380"/>
    <w:rsid w:val="00827107"/>
    <w:rsid w:val="00830747"/>
    <w:rsid w:val="008339AE"/>
    <w:rsid w:val="0084594B"/>
    <w:rsid w:val="00846EB2"/>
    <w:rsid w:val="0085728A"/>
    <w:rsid w:val="008624E8"/>
    <w:rsid w:val="00864F5A"/>
    <w:rsid w:val="00866F8F"/>
    <w:rsid w:val="008768CA"/>
    <w:rsid w:val="008825FE"/>
    <w:rsid w:val="00887C25"/>
    <w:rsid w:val="0089068C"/>
    <w:rsid w:val="00892B5B"/>
    <w:rsid w:val="00896B8B"/>
    <w:rsid w:val="008B7530"/>
    <w:rsid w:val="008B78D0"/>
    <w:rsid w:val="008C384C"/>
    <w:rsid w:val="008E1B48"/>
    <w:rsid w:val="008E7986"/>
    <w:rsid w:val="008F5B3A"/>
    <w:rsid w:val="008F61EB"/>
    <w:rsid w:val="0090166D"/>
    <w:rsid w:val="0090271F"/>
    <w:rsid w:val="00902E23"/>
    <w:rsid w:val="00905DA6"/>
    <w:rsid w:val="009114D7"/>
    <w:rsid w:val="00911D63"/>
    <w:rsid w:val="0091348E"/>
    <w:rsid w:val="0091484A"/>
    <w:rsid w:val="00917CCB"/>
    <w:rsid w:val="00926896"/>
    <w:rsid w:val="00942EC2"/>
    <w:rsid w:val="009454A7"/>
    <w:rsid w:val="009529CA"/>
    <w:rsid w:val="00976396"/>
    <w:rsid w:val="009844CB"/>
    <w:rsid w:val="009A7F0A"/>
    <w:rsid w:val="009C5D29"/>
    <w:rsid w:val="009D0E1E"/>
    <w:rsid w:val="009D1606"/>
    <w:rsid w:val="009F1B1C"/>
    <w:rsid w:val="009F37B7"/>
    <w:rsid w:val="009F5E43"/>
    <w:rsid w:val="00A01249"/>
    <w:rsid w:val="00A10F02"/>
    <w:rsid w:val="00A13331"/>
    <w:rsid w:val="00A164B4"/>
    <w:rsid w:val="00A168EF"/>
    <w:rsid w:val="00A201FB"/>
    <w:rsid w:val="00A202BF"/>
    <w:rsid w:val="00A20351"/>
    <w:rsid w:val="00A218EA"/>
    <w:rsid w:val="00A2645B"/>
    <w:rsid w:val="00A26956"/>
    <w:rsid w:val="00A27650"/>
    <w:rsid w:val="00A3170D"/>
    <w:rsid w:val="00A31C49"/>
    <w:rsid w:val="00A32D92"/>
    <w:rsid w:val="00A32F65"/>
    <w:rsid w:val="00A43061"/>
    <w:rsid w:val="00A47651"/>
    <w:rsid w:val="00A5038C"/>
    <w:rsid w:val="00A53039"/>
    <w:rsid w:val="00A53724"/>
    <w:rsid w:val="00A602BD"/>
    <w:rsid w:val="00A61773"/>
    <w:rsid w:val="00A676E9"/>
    <w:rsid w:val="00A72CC5"/>
    <w:rsid w:val="00A73129"/>
    <w:rsid w:val="00A776ED"/>
    <w:rsid w:val="00A81F5A"/>
    <w:rsid w:val="00A82346"/>
    <w:rsid w:val="00A82E4D"/>
    <w:rsid w:val="00A91F5B"/>
    <w:rsid w:val="00A923DB"/>
    <w:rsid w:val="00A928D6"/>
    <w:rsid w:val="00A92BA1"/>
    <w:rsid w:val="00A93385"/>
    <w:rsid w:val="00A93E7C"/>
    <w:rsid w:val="00AA1FA2"/>
    <w:rsid w:val="00AA37A7"/>
    <w:rsid w:val="00AA4B14"/>
    <w:rsid w:val="00AB37E2"/>
    <w:rsid w:val="00AC48C5"/>
    <w:rsid w:val="00AC6BC6"/>
    <w:rsid w:val="00AC7371"/>
    <w:rsid w:val="00AD3D1D"/>
    <w:rsid w:val="00AE204E"/>
    <w:rsid w:val="00AE3797"/>
    <w:rsid w:val="00AE7CE8"/>
    <w:rsid w:val="00AF03C7"/>
    <w:rsid w:val="00AF0565"/>
    <w:rsid w:val="00AF2BD7"/>
    <w:rsid w:val="00B009DB"/>
    <w:rsid w:val="00B02810"/>
    <w:rsid w:val="00B02A63"/>
    <w:rsid w:val="00B070F5"/>
    <w:rsid w:val="00B15449"/>
    <w:rsid w:val="00B6047F"/>
    <w:rsid w:val="00B6199A"/>
    <w:rsid w:val="00B65CD6"/>
    <w:rsid w:val="00B76E61"/>
    <w:rsid w:val="00B8624F"/>
    <w:rsid w:val="00B93086"/>
    <w:rsid w:val="00B96EEA"/>
    <w:rsid w:val="00BA1014"/>
    <w:rsid w:val="00BA19ED"/>
    <w:rsid w:val="00BA300B"/>
    <w:rsid w:val="00BA4B8D"/>
    <w:rsid w:val="00BB092B"/>
    <w:rsid w:val="00BB7BE7"/>
    <w:rsid w:val="00BC0F7D"/>
    <w:rsid w:val="00BC7FA1"/>
    <w:rsid w:val="00BD0602"/>
    <w:rsid w:val="00BD513C"/>
    <w:rsid w:val="00BD5E10"/>
    <w:rsid w:val="00BE3255"/>
    <w:rsid w:val="00BE3EBF"/>
    <w:rsid w:val="00BF128E"/>
    <w:rsid w:val="00BF5647"/>
    <w:rsid w:val="00C00A12"/>
    <w:rsid w:val="00C0300E"/>
    <w:rsid w:val="00C10623"/>
    <w:rsid w:val="00C11577"/>
    <w:rsid w:val="00C1496A"/>
    <w:rsid w:val="00C166C7"/>
    <w:rsid w:val="00C2086E"/>
    <w:rsid w:val="00C263E6"/>
    <w:rsid w:val="00C311E4"/>
    <w:rsid w:val="00C33079"/>
    <w:rsid w:val="00C3536D"/>
    <w:rsid w:val="00C37672"/>
    <w:rsid w:val="00C45231"/>
    <w:rsid w:val="00C560DC"/>
    <w:rsid w:val="00C56B0D"/>
    <w:rsid w:val="00C616B8"/>
    <w:rsid w:val="00C61F87"/>
    <w:rsid w:val="00C64F89"/>
    <w:rsid w:val="00C72833"/>
    <w:rsid w:val="00C72A0B"/>
    <w:rsid w:val="00C76940"/>
    <w:rsid w:val="00C77EA5"/>
    <w:rsid w:val="00C80F1D"/>
    <w:rsid w:val="00C91EF9"/>
    <w:rsid w:val="00C93F40"/>
    <w:rsid w:val="00CA0DA2"/>
    <w:rsid w:val="00CA3D0C"/>
    <w:rsid w:val="00CA5750"/>
    <w:rsid w:val="00CC0D6A"/>
    <w:rsid w:val="00CD0C7C"/>
    <w:rsid w:val="00CD47D7"/>
    <w:rsid w:val="00CD5FA3"/>
    <w:rsid w:val="00CD7ECA"/>
    <w:rsid w:val="00CE1377"/>
    <w:rsid w:val="00CE2522"/>
    <w:rsid w:val="00CF0667"/>
    <w:rsid w:val="00CF20E3"/>
    <w:rsid w:val="00CF42E1"/>
    <w:rsid w:val="00D01E09"/>
    <w:rsid w:val="00D2126E"/>
    <w:rsid w:val="00D264A8"/>
    <w:rsid w:val="00D305D8"/>
    <w:rsid w:val="00D309CC"/>
    <w:rsid w:val="00D32F03"/>
    <w:rsid w:val="00D336EF"/>
    <w:rsid w:val="00D44418"/>
    <w:rsid w:val="00D46431"/>
    <w:rsid w:val="00D470E6"/>
    <w:rsid w:val="00D56A52"/>
    <w:rsid w:val="00D57972"/>
    <w:rsid w:val="00D630EC"/>
    <w:rsid w:val="00D65D0C"/>
    <w:rsid w:val="00D675A9"/>
    <w:rsid w:val="00D70167"/>
    <w:rsid w:val="00D724FE"/>
    <w:rsid w:val="00D7265E"/>
    <w:rsid w:val="00D738D6"/>
    <w:rsid w:val="00D75169"/>
    <w:rsid w:val="00D75373"/>
    <w:rsid w:val="00D755EB"/>
    <w:rsid w:val="00D82051"/>
    <w:rsid w:val="00D8751E"/>
    <w:rsid w:val="00D87592"/>
    <w:rsid w:val="00D87C1E"/>
    <w:rsid w:val="00D87E00"/>
    <w:rsid w:val="00D9134D"/>
    <w:rsid w:val="00DA7A03"/>
    <w:rsid w:val="00DA7AB5"/>
    <w:rsid w:val="00DB1818"/>
    <w:rsid w:val="00DB5E86"/>
    <w:rsid w:val="00DC309B"/>
    <w:rsid w:val="00DC329B"/>
    <w:rsid w:val="00DC376C"/>
    <w:rsid w:val="00DC4DA2"/>
    <w:rsid w:val="00DD18E2"/>
    <w:rsid w:val="00DD33C5"/>
    <w:rsid w:val="00DD37AD"/>
    <w:rsid w:val="00DD48D0"/>
    <w:rsid w:val="00DD4C17"/>
    <w:rsid w:val="00DE2C8F"/>
    <w:rsid w:val="00DF07C7"/>
    <w:rsid w:val="00DF2B1F"/>
    <w:rsid w:val="00DF6189"/>
    <w:rsid w:val="00DF62CD"/>
    <w:rsid w:val="00E017F8"/>
    <w:rsid w:val="00E024C7"/>
    <w:rsid w:val="00E066F0"/>
    <w:rsid w:val="00E11FBA"/>
    <w:rsid w:val="00E135FC"/>
    <w:rsid w:val="00E15FEC"/>
    <w:rsid w:val="00E16509"/>
    <w:rsid w:val="00E20C1E"/>
    <w:rsid w:val="00E22C63"/>
    <w:rsid w:val="00E25959"/>
    <w:rsid w:val="00E25B0D"/>
    <w:rsid w:val="00E3507C"/>
    <w:rsid w:val="00E441B7"/>
    <w:rsid w:val="00E44582"/>
    <w:rsid w:val="00E52814"/>
    <w:rsid w:val="00E55017"/>
    <w:rsid w:val="00E55188"/>
    <w:rsid w:val="00E60B57"/>
    <w:rsid w:val="00E70A5F"/>
    <w:rsid w:val="00E72324"/>
    <w:rsid w:val="00E72ABE"/>
    <w:rsid w:val="00E77645"/>
    <w:rsid w:val="00E92620"/>
    <w:rsid w:val="00E92F3E"/>
    <w:rsid w:val="00E94A6D"/>
    <w:rsid w:val="00E95242"/>
    <w:rsid w:val="00E963AF"/>
    <w:rsid w:val="00EB1D71"/>
    <w:rsid w:val="00EB3AE6"/>
    <w:rsid w:val="00EB51C6"/>
    <w:rsid w:val="00EB625D"/>
    <w:rsid w:val="00EC2476"/>
    <w:rsid w:val="00EC34C0"/>
    <w:rsid w:val="00EC4A25"/>
    <w:rsid w:val="00EC523E"/>
    <w:rsid w:val="00EC66DA"/>
    <w:rsid w:val="00EC6DEF"/>
    <w:rsid w:val="00ED57CE"/>
    <w:rsid w:val="00EE005C"/>
    <w:rsid w:val="00EE5AA7"/>
    <w:rsid w:val="00EE696A"/>
    <w:rsid w:val="00EF0368"/>
    <w:rsid w:val="00EF084E"/>
    <w:rsid w:val="00F0075D"/>
    <w:rsid w:val="00F025A2"/>
    <w:rsid w:val="00F04712"/>
    <w:rsid w:val="00F1197C"/>
    <w:rsid w:val="00F21311"/>
    <w:rsid w:val="00F2275C"/>
    <w:rsid w:val="00F22A0A"/>
    <w:rsid w:val="00F22EC7"/>
    <w:rsid w:val="00F25B0A"/>
    <w:rsid w:val="00F3058B"/>
    <w:rsid w:val="00F3112C"/>
    <w:rsid w:val="00F325C8"/>
    <w:rsid w:val="00F37886"/>
    <w:rsid w:val="00F412EA"/>
    <w:rsid w:val="00F42BC6"/>
    <w:rsid w:val="00F45F2C"/>
    <w:rsid w:val="00F62AEB"/>
    <w:rsid w:val="00F64664"/>
    <w:rsid w:val="00F653B8"/>
    <w:rsid w:val="00F6691C"/>
    <w:rsid w:val="00F703CE"/>
    <w:rsid w:val="00F70647"/>
    <w:rsid w:val="00F731CE"/>
    <w:rsid w:val="00F83FE1"/>
    <w:rsid w:val="00FA1266"/>
    <w:rsid w:val="00FA47C1"/>
    <w:rsid w:val="00FA5758"/>
    <w:rsid w:val="00FA7E1D"/>
    <w:rsid w:val="00FB140E"/>
    <w:rsid w:val="00FB4094"/>
    <w:rsid w:val="00FB7E83"/>
    <w:rsid w:val="00FC1192"/>
    <w:rsid w:val="00FF19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3FE1"/>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rPr>
      <w:sz w:val="24"/>
    </w:r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F6812-7082-A24E-AC5D-B65F8B922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96</TotalTime>
  <Pages>3</Pages>
  <Words>1425</Words>
  <Characters>8128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9534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43</cp:revision>
  <cp:lastPrinted>2019-02-25T14:05:00Z</cp:lastPrinted>
  <dcterms:created xsi:type="dcterms:W3CDTF">2021-01-15T00:22:00Z</dcterms:created>
  <dcterms:modified xsi:type="dcterms:W3CDTF">2021-03-15T06:45:00Z</dcterms:modified>
  <cp:category/>
</cp:coreProperties>
</file>